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2B578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4ED7A725" wp14:editId="42340F9B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8A306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78CFE" wp14:editId="6DF8C463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C939C" w14:textId="368B9193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386F66FDA22F467FBE946760E96C1918"/>
                                </w:placeholder>
                                <w:date w:fullDate="2026-05-15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E90FC8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15.05.2026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478CF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743C939C" w14:textId="368B9193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386F66FDA22F467FBE946760E96C1918"/>
                          </w:placeholder>
                          <w:date w:fullDate="2026-05-15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E90FC8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15.05.2026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92FB2E" wp14:editId="50BAFF3B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4082F" w14:textId="6A83D5F4" w:rsidR="0050755F" w:rsidRPr="000141DD" w:rsidRDefault="00E90FC8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E90FC8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Schulungs- und Dokumentationskonzept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2FB2E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0314082F" w14:textId="6A83D5F4" w:rsidR="0050755F" w:rsidRPr="000141DD" w:rsidRDefault="00E90FC8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E90FC8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Schulungs- und Dokumentationskonzept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DE6D73" wp14:editId="6019A7A5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65DED" w14:textId="188D6F95" w:rsidR="0050755F" w:rsidRPr="0038218F" w:rsidRDefault="00B53777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E90FC8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B7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E6D73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0C665DED" w14:textId="188D6F95" w:rsidR="0050755F" w:rsidRPr="0038218F" w:rsidRDefault="00B53777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E90FC8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B7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65E2DC44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58745718" w14:textId="594DDE44" w:rsidR="00B53777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9740908" w:history="1">
            <w:r w:rsidR="00B53777" w:rsidRPr="00CA1F96">
              <w:rPr>
                <w:rStyle w:val="Hyperlink"/>
                <w:noProof/>
              </w:rPr>
              <w:t>1</w:t>
            </w:r>
            <w:r w:rsidR="00B53777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B53777" w:rsidRPr="00CA1F96">
              <w:rPr>
                <w:rStyle w:val="Hyperlink"/>
                <w:noProof/>
              </w:rPr>
              <w:t>Schulungsunterlagen (L1)</w:t>
            </w:r>
            <w:r w:rsidR="00B53777">
              <w:rPr>
                <w:noProof/>
                <w:webHidden/>
              </w:rPr>
              <w:tab/>
            </w:r>
            <w:r w:rsidR="00B53777">
              <w:rPr>
                <w:noProof/>
                <w:webHidden/>
              </w:rPr>
              <w:fldChar w:fldCharType="begin"/>
            </w:r>
            <w:r w:rsidR="00B53777">
              <w:rPr>
                <w:noProof/>
                <w:webHidden/>
              </w:rPr>
              <w:instrText xml:space="preserve"> PAGEREF _Toc229740908 \h </w:instrText>
            </w:r>
            <w:r w:rsidR="00B53777">
              <w:rPr>
                <w:noProof/>
                <w:webHidden/>
              </w:rPr>
            </w:r>
            <w:r w:rsidR="00B53777">
              <w:rPr>
                <w:noProof/>
                <w:webHidden/>
              </w:rPr>
              <w:fldChar w:fldCharType="separate"/>
            </w:r>
            <w:r w:rsidR="00B53777">
              <w:rPr>
                <w:noProof/>
                <w:webHidden/>
              </w:rPr>
              <w:t>3</w:t>
            </w:r>
            <w:r w:rsidR="00B53777">
              <w:rPr>
                <w:noProof/>
                <w:webHidden/>
              </w:rPr>
              <w:fldChar w:fldCharType="end"/>
            </w:r>
          </w:hyperlink>
        </w:p>
        <w:p w14:paraId="023E26BD" w14:textId="61306286" w:rsidR="00B53777" w:rsidRDefault="00B53777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909" w:history="1">
            <w:r w:rsidRPr="00CA1F96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A1F96">
              <w:rPr>
                <w:rStyle w:val="Hyperlink"/>
                <w:noProof/>
              </w:rPr>
              <w:t>Schulungsformate und Zielgruppen (L2, L4)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_Toc229740909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0CD2B" w14:textId="327F78C2" w:rsidR="00B53777" w:rsidRDefault="00B53777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9740910" w:history="1">
            <w:r w:rsidRPr="00CA1F96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A1F96">
              <w:rPr>
                <w:rStyle w:val="Hyperlink"/>
                <w:noProof/>
              </w:rPr>
              <w:t>Dokumentation (L3)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_Toc229740910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CB8E4" w14:textId="0DABC06B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2A4458F0" w14:textId="299A1C1F" w:rsidR="00B53777" w:rsidRDefault="002275BD" w:rsidP="00B53777">
      <w:pPr>
        <w:pStyle w:val="1mitNummerierung"/>
      </w:pPr>
      <w:r>
        <w:br w:type="page"/>
      </w:r>
      <w:bookmarkStart w:id="0" w:name="_Toc229740908"/>
      <w:r w:rsidR="00B53777">
        <w:lastRenderedPageBreak/>
        <w:t>Schulungsunterlagen (L1)</w:t>
      </w:r>
      <w:bookmarkEnd w:id="0"/>
    </w:p>
    <w:p w14:paraId="1B14AB82" w14:textId="77777777" w:rsidR="00B53777" w:rsidRDefault="00B53777" w:rsidP="00B53777">
      <w:r>
        <w:t>Bitte eine Übersicht der bereitgestellten Schulungsunterlagen (z. B. Präsentationsfolien, Handouts, eLearning-Materialien) in deutscher Sprache geben.</w:t>
      </w:r>
    </w:p>
    <w:sdt>
      <w:sdtPr>
        <w:id w:val="519522497"/>
        <w:placeholder>
          <w:docPart w:val="DefaultPlaceholder_-1854013440"/>
        </w:placeholder>
        <w:showingPlcHdr/>
      </w:sdtPr>
      <w:sdtContent>
        <w:p w14:paraId="0304562C" w14:textId="6EB5EF01" w:rsidR="00B53777" w:rsidRDefault="00B53777" w:rsidP="00B53777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1836E61" w14:textId="77777777" w:rsidR="00B53777" w:rsidRDefault="00B53777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586A9573" w14:textId="64D81AA7" w:rsidR="00B53777" w:rsidRDefault="00B53777" w:rsidP="00B53777">
      <w:pPr>
        <w:pStyle w:val="1mitNummerierung"/>
      </w:pPr>
      <w:bookmarkStart w:id="1" w:name="_Toc229740909"/>
      <w:r>
        <w:lastRenderedPageBreak/>
        <w:t>Schulungsformate und Zielgruppen (L2, L4)</w:t>
      </w:r>
      <w:bookmarkEnd w:id="1"/>
    </w:p>
    <w:p w14:paraId="0BF430DA" w14:textId="77777777" w:rsidR="00B53777" w:rsidRDefault="00B53777" w:rsidP="00B53777">
      <w:r>
        <w:t>Bitte das Schulungskonzept darstellen, insbesondere:</w:t>
      </w:r>
    </w:p>
    <w:p w14:paraId="3202DE08" w14:textId="7563CAC3" w:rsidR="00B53777" w:rsidRDefault="00B53777" w:rsidP="00B53777">
      <w:pPr>
        <w:pStyle w:val="Listenabsatz"/>
        <w:numPr>
          <w:ilvl w:val="0"/>
          <w:numId w:val="11"/>
        </w:numPr>
      </w:pPr>
      <w:r>
        <w:t>Schulungen für Administratoren,</w:t>
      </w:r>
    </w:p>
    <w:p w14:paraId="330CB3A5" w14:textId="2349D904" w:rsidR="00B53777" w:rsidRDefault="00B53777" w:rsidP="00B53777">
      <w:pPr>
        <w:pStyle w:val="Listenabsatz"/>
        <w:numPr>
          <w:ilvl w:val="0"/>
          <w:numId w:val="11"/>
        </w:numPr>
      </w:pPr>
      <w:r>
        <w:t>Schulungen für Endnutzer,</w:t>
      </w:r>
    </w:p>
    <w:p w14:paraId="09549983" w14:textId="1BD56249" w:rsidR="00B53777" w:rsidRDefault="00B53777" w:rsidP="00B53777">
      <w:pPr>
        <w:pStyle w:val="Listenabsatz"/>
        <w:numPr>
          <w:ilvl w:val="0"/>
          <w:numId w:val="11"/>
        </w:numPr>
      </w:pPr>
      <w:r>
        <w:t>ggf. Schulungen für Key User / Train-</w:t>
      </w:r>
      <w:proofErr w:type="spellStart"/>
      <w:r>
        <w:t>the</w:t>
      </w:r>
      <w:proofErr w:type="spellEnd"/>
      <w:r>
        <w:t>-Trainer.</w:t>
      </w:r>
    </w:p>
    <w:sdt>
      <w:sdtPr>
        <w:id w:val="390159439"/>
        <w:placeholder>
          <w:docPart w:val="DefaultPlaceholder_-1854013440"/>
        </w:placeholder>
        <w:showingPlcHdr/>
      </w:sdtPr>
      <w:sdtContent>
        <w:p w14:paraId="0D91DE88" w14:textId="566F5D8F" w:rsidR="00B53777" w:rsidRDefault="00B53777" w:rsidP="00B53777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212A2E46" w14:textId="77777777" w:rsidR="00B53777" w:rsidRDefault="00B53777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3012B3C4" w14:textId="3A2E66CA" w:rsidR="00B53777" w:rsidRDefault="00B53777" w:rsidP="00B53777">
      <w:pPr>
        <w:pStyle w:val="1mitNummerierung"/>
      </w:pPr>
      <w:bookmarkStart w:id="2" w:name="_Toc229740910"/>
      <w:r>
        <w:lastRenderedPageBreak/>
        <w:t>Dokumentation (L3)</w:t>
      </w:r>
      <w:bookmarkEnd w:id="2"/>
    </w:p>
    <w:p w14:paraId="58872E0F" w14:textId="77777777" w:rsidR="00B53777" w:rsidRDefault="00B53777" w:rsidP="00B53777">
      <w:r>
        <w:t>Bitte die technische Dokumentation (Systemarchitektur, Schnittstellen, Konfiguration) und die anwenderorientierte Dokumentation (Online-Hilfe, Wissensbasis) beschreiben, einschließlich Aktualisierungsprozessen.</w:t>
      </w:r>
    </w:p>
    <w:sdt>
      <w:sdtPr>
        <w:id w:val="-1728842979"/>
        <w:placeholder>
          <w:docPart w:val="DefaultPlaceholder_-1854013440"/>
        </w:placeholder>
        <w:showingPlcHdr/>
      </w:sdtPr>
      <w:sdtContent>
        <w:p w14:paraId="20DDD2B4" w14:textId="0587B2B9" w:rsidR="002275BD" w:rsidRDefault="00B53777" w:rsidP="00B53777">
          <w:r w:rsidRPr="00F03D9F">
            <w:rPr>
              <w:rStyle w:val="Platzhaltertext"/>
            </w:rPr>
            <w:t>Klicken oder tippen Sie hier, um Text einzugeben.</w:t>
          </w:r>
        </w:p>
      </w:sdtContent>
    </w:sdt>
    <w:sectPr w:rsidR="002275BD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F5065" w14:textId="77777777" w:rsidR="00E90FC8" w:rsidRDefault="00E90FC8" w:rsidP="007A5714">
      <w:pPr>
        <w:spacing w:after="0" w:line="240" w:lineRule="auto"/>
      </w:pPr>
      <w:r>
        <w:separator/>
      </w:r>
    </w:p>
  </w:endnote>
  <w:endnote w:type="continuationSeparator" w:id="0">
    <w:p w14:paraId="7C136FD0" w14:textId="77777777" w:rsidR="00E90FC8" w:rsidRDefault="00E90FC8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010C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DD29A5E" wp14:editId="6378C00B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3ACB4EC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85CB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A6C532B" wp14:editId="18BF650D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3DC1E29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9F1D4" w14:textId="77777777" w:rsidR="00E90FC8" w:rsidRDefault="00E90FC8" w:rsidP="007A5714">
      <w:pPr>
        <w:spacing w:after="0" w:line="240" w:lineRule="auto"/>
      </w:pPr>
      <w:r>
        <w:separator/>
      </w:r>
    </w:p>
  </w:footnote>
  <w:footnote w:type="continuationSeparator" w:id="0">
    <w:p w14:paraId="319C56FB" w14:textId="77777777" w:rsidR="00E90FC8" w:rsidRDefault="00E90FC8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0EC0" w14:textId="2C45C539" w:rsidR="00CC1B0C" w:rsidRPr="00B81B38" w:rsidRDefault="00B53777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placeholde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0FC8">
          <w:rPr>
            <w:rFonts w:asciiTheme="minorHAnsi" w:hAnsiTheme="minorHAnsi"/>
            <w:sz w:val="18"/>
            <w:szCs w:val="18"/>
          </w:rPr>
          <w:t>Anlage B7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3E19E6D" wp14:editId="71877943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CCC663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9A03" w14:textId="5EFD8D45" w:rsidR="00CC1B0C" w:rsidRPr="00B81B38" w:rsidRDefault="00B53777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placeholde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90FC8">
          <w:rPr>
            <w:rFonts w:asciiTheme="minorHAnsi" w:hAnsiTheme="minorHAnsi"/>
            <w:sz w:val="18"/>
            <w:szCs w:val="18"/>
          </w:rPr>
          <w:t>Anlage B7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543EBFC" wp14:editId="49C10B12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ADBC74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F88B4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9461B1" wp14:editId="34747F18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2D246C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949BE"/>
    <w:multiLevelType w:val="hybridMultilevel"/>
    <w:tmpl w:val="9BE8AAB2"/>
    <w:lvl w:ilvl="0" w:tplc="3E8CCE7C">
      <w:numFmt w:val="bullet"/>
      <w:lvlText w:val="•"/>
      <w:lvlJc w:val="left"/>
      <w:pPr>
        <w:ind w:left="1065" w:hanging="705"/>
      </w:pPr>
      <w:rPr>
        <w:rFonts w:ascii="Kohinoor Book" w:eastAsiaTheme="minorHAnsi" w:hAnsi="Kohinoor Book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0623"/>
    <w:multiLevelType w:val="hybridMultilevel"/>
    <w:tmpl w:val="27DEF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171C9"/>
    <w:multiLevelType w:val="hybridMultilevel"/>
    <w:tmpl w:val="EF005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10"/>
  </w:num>
  <w:num w:numId="2" w16cid:durableId="511796593">
    <w:abstractNumId w:val="8"/>
  </w:num>
  <w:num w:numId="3" w16cid:durableId="703558700">
    <w:abstractNumId w:val="7"/>
  </w:num>
  <w:num w:numId="4" w16cid:durableId="1801341612">
    <w:abstractNumId w:val="5"/>
  </w:num>
  <w:num w:numId="5" w16cid:durableId="1678146480">
    <w:abstractNumId w:val="4"/>
  </w:num>
  <w:num w:numId="6" w16cid:durableId="1552033372">
    <w:abstractNumId w:val="6"/>
  </w:num>
  <w:num w:numId="7" w16cid:durableId="1500388691">
    <w:abstractNumId w:val="9"/>
  </w:num>
  <w:num w:numId="8" w16cid:durableId="456290672">
    <w:abstractNumId w:val="3"/>
  </w:num>
  <w:num w:numId="9" w16cid:durableId="424157119">
    <w:abstractNumId w:val="2"/>
  </w:num>
  <w:num w:numId="10" w16cid:durableId="97995459">
    <w:abstractNumId w:val="0"/>
  </w:num>
  <w:num w:numId="11" w16cid:durableId="12922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FC8"/>
    <w:rsid w:val="00000D81"/>
    <w:rsid w:val="000141DD"/>
    <w:rsid w:val="00030F04"/>
    <w:rsid w:val="00094EC9"/>
    <w:rsid w:val="0018194A"/>
    <w:rsid w:val="0019588D"/>
    <w:rsid w:val="001C1D4A"/>
    <w:rsid w:val="002275BD"/>
    <w:rsid w:val="002500C0"/>
    <w:rsid w:val="002825B6"/>
    <w:rsid w:val="002B4DA0"/>
    <w:rsid w:val="002E7045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9071D"/>
    <w:rsid w:val="004B02D0"/>
    <w:rsid w:val="004B1C05"/>
    <w:rsid w:val="004E152A"/>
    <w:rsid w:val="004F3C27"/>
    <w:rsid w:val="00500A84"/>
    <w:rsid w:val="0050755F"/>
    <w:rsid w:val="00545FB9"/>
    <w:rsid w:val="00584AD8"/>
    <w:rsid w:val="005937E4"/>
    <w:rsid w:val="00593FC4"/>
    <w:rsid w:val="0062547D"/>
    <w:rsid w:val="006819B1"/>
    <w:rsid w:val="006964E3"/>
    <w:rsid w:val="006E1AA7"/>
    <w:rsid w:val="007032BB"/>
    <w:rsid w:val="00745129"/>
    <w:rsid w:val="007A5714"/>
    <w:rsid w:val="007A6F42"/>
    <w:rsid w:val="00835B09"/>
    <w:rsid w:val="008446D6"/>
    <w:rsid w:val="00864B2C"/>
    <w:rsid w:val="008F6522"/>
    <w:rsid w:val="008F7C06"/>
    <w:rsid w:val="00920A71"/>
    <w:rsid w:val="00920E7E"/>
    <w:rsid w:val="00922002"/>
    <w:rsid w:val="009735C3"/>
    <w:rsid w:val="009F24D8"/>
    <w:rsid w:val="00A41872"/>
    <w:rsid w:val="00A51F1B"/>
    <w:rsid w:val="00B53777"/>
    <w:rsid w:val="00B7067A"/>
    <w:rsid w:val="00B81B38"/>
    <w:rsid w:val="00BC2BDE"/>
    <w:rsid w:val="00C04A65"/>
    <w:rsid w:val="00C17465"/>
    <w:rsid w:val="00C33346"/>
    <w:rsid w:val="00C6331A"/>
    <w:rsid w:val="00C639A9"/>
    <w:rsid w:val="00CC1B0C"/>
    <w:rsid w:val="00D63BCB"/>
    <w:rsid w:val="00D72B0B"/>
    <w:rsid w:val="00D85991"/>
    <w:rsid w:val="00D939A3"/>
    <w:rsid w:val="00E071F6"/>
    <w:rsid w:val="00E13D51"/>
    <w:rsid w:val="00E90FC8"/>
    <w:rsid w:val="00EB0771"/>
    <w:rsid w:val="00EB257B"/>
    <w:rsid w:val="00EC329B"/>
    <w:rsid w:val="00F62882"/>
    <w:rsid w:val="00F85782"/>
    <w:rsid w:val="00F9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065DA"/>
  <w14:defaultImageDpi w14:val="330"/>
  <w15:chartTrackingRefBased/>
  <w15:docId w15:val="{38F1F6B4-5DBB-49CC-A875-1BEA1523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86F66FDA22F467FBE946760E96C19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D2F96-49D6-4BFD-A20E-8D3D2486D6D0}"/>
      </w:docPartPr>
      <w:docPartBody>
        <w:p w:rsidR="00027EC0" w:rsidRDefault="00027EC0">
          <w:pPr>
            <w:pStyle w:val="386F66FDA22F467FBE946760E96C1918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0ED4C-F846-4A4E-8612-11260FA3D30F}"/>
      </w:docPartPr>
      <w:docPartBody>
        <w:p w:rsidR="00027EC0" w:rsidRDefault="00027EC0"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EC0"/>
    <w:rsid w:val="00027EC0"/>
    <w:rsid w:val="0025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27EC0"/>
    <w:rPr>
      <w:color w:val="808080"/>
    </w:rPr>
  </w:style>
  <w:style w:type="paragraph" w:customStyle="1" w:styleId="386F66FDA22F467FBE946760E96C1918">
    <w:name w:val="386F66FDA22F467FBE946760E96C19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5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B7</dc:title>
  <dc:subject/>
  <dc:creator>Hüttner Brian</dc:creator>
  <cp:keywords/>
  <dc:description/>
  <cp:lastModifiedBy>Hüttner Brian</cp:lastModifiedBy>
  <cp:revision>2</cp:revision>
  <dcterms:created xsi:type="dcterms:W3CDTF">2026-05-15T10:33:00Z</dcterms:created>
  <dcterms:modified xsi:type="dcterms:W3CDTF">2026-05-15T10:34:00Z</dcterms:modified>
</cp:coreProperties>
</file>